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FD542B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423343">
        <w:rPr>
          <w:rFonts w:ascii="Times New Roman" w:hAnsi="Times New Roman"/>
          <w:sz w:val="24"/>
          <w:szCs w:val="24"/>
        </w:rPr>
        <w:t>_</w:t>
      </w:r>
      <w:r w:rsidRPr="00423343">
        <w:rPr>
          <w:rFonts w:ascii="Times New Roman" w:hAnsi="Times New Roman"/>
          <w:sz w:val="24"/>
          <w:szCs w:val="24"/>
        </w:rPr>
        <w:t xml:space="preserve"> 20</w:t>
      </w:r>
      <w:r w:rsidR="00C549D1">
        <w:rPr>
          <w:rFonts w:ascii="Times New Roman" w:hAnsi="Times New Roman"/>
          <w:sz w:val="24"/>
          <w:szCs w:val="24"/>
        </w:rPr>
        <w:t>20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423343" w:rsidRPr="00AD07E0"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AD07E0" w:rsidRPr="00AD07E0">
        <w:rPr>
          <w:rFonts w:ascii="Times New Roman" w:hAnsi="Times New Roman"/>
          <w:b/>
          <w:bCs/>
          <w:sz w:val="28"/>
          <w:szCs w:val="28"/>
        </w:rPr>
        <w:t>1</w:t>
      </w:r>
      <w:r w:rsidR="00AC1787">
        <w:rPr>
          <w:rFonts w:ascii="Times New Roman" w:hAnsi="Times New Roman"/>
          <w:b/>
          <w:bCs/>
          <w:sz w:val="28"/>
          <w:szCs w:val="28"/>
        </w:rPr>
        <w:t>6</w:t>
      </w:r>
      <w:r w:rsidR="00EB5F5F" w:rsidRPr="00AD07E0">
        <w:rPr>
          <w:rFonts w:ascii="Times New Roman" w:hAnsi="Times New Roman"/>
          <w:b/>
          <w:sz w:val="28"/>
          <w:szCs w:val="28"/>
        </w:rPr>
        <w:t>п-81-VII</w:t>
      </w:r>
      <w:r w:rsidR="00EB5F5F">
        <w:t xml:space="preserve"> 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03256A" w:rsidRDefault="0003256A" w:rsidP="0003256A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Про  передачу </w:t>
      </w:r>
      <w:r w:rsidR="002F5D52">
        <w:rPr>
          <w:rFonts w:ascii="Times New Roman" w:hAnsi="Times New Roman"/>
          <w:b/>
          <w:sz w:val="27"/>
          <w:szCs w:val="27"/>
        </w:rPr>
        <w:t>футбольного майданчика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 w:rsidR="002F5D52">
        <w:rPr>
          <w:rFonts w:ascii="Times New Roman" w:hAnsi="Times New Roman"/>
          <w:b/>
          <w:sz w:val="27"/>
          <w:szCs w:val="27"/>
        </w:rPr>
        <w:t xml:space="preserve"> зі штучним покриттям 62х42 для</w:t>
      </w:r>
      <w:r w:rsidR="001777C7">
        <w:rPr>
          <w:rFonts w:ascii="Times New Roman" w:hAnsi="Times New Roman"/>
          <w:b/>
          <w:sz w:val="27"/>
          <w:szCs w:val="27"/>
        </w:rPr>
        <w:t xml:space="preserve"> Переяславської ЗОШ І-ІІІ ступенів №4 по вул. </w:t>
      </w:r>
      <w:proofErr w:type="spellStart"/>
      <w:r w:rsidR="001777C7">
        <w:rPr>
          <w:rFonts w:ascii="Times New Roman" w:hAnsi="Times New Roman"/>
          <w:b/>
          <w:sz w:val="27"/>
          <w:szCs w:val="27"/>
        </w:rPr>
        <w:t>Новокиївське</w:t>
      </w:r>
      <w:proofErr w:type="spellEnd"/>
      <w:r w:rsidR="001777C7">
        <w:rPr>
          <w:rFonts w:ascii="Times New Roman" w:hAnsi="Times New Roman"/>
          <w:b/>
          <w:sz w:val="27"/>
          <w:szCs w:val="27"/>
        </w:rPr>
        <w:t xml:space="preserve"> шосе,2, м. Переяслав</w:t>
      </w:r>
      <w:r>
        <w:rPr>
          <w:rFonts w:ascii="Times New Roman" w:hAnsi="Times New Roman"/>
          <w:b/>
          <w:sz w:val="27"/>
          <w:szCs w:val="27"/>
        </w:rPr>
        <w:t xml:space="preserve">, з балансу виконавчого комітету Переяславської міської ради на баланс </w:t>
      </w:r>
      <w:r w:rsidR="002F5D52">
        <w:rPr>
          <w:rFonts w:ascii="Times New Roman" w:hAnsi="Times New Roman"/>
          <w:b/>
          <w:sz w:val="27"/>
          <w:szCs w:val="27"/>
        </w:rPr>
        <w:t xml:space="preserve">відділу освіти </w:t>
      </w:r>
      <w:r>
        <w:rPr>
          <w:rFonts w:ascii="Times New Roman" w:hAnsi="Times New Roman"/>
          <w:b/>
          <w:sz w:val="27"/>
          <w:szCs w:val="27"/>
        </w:rPr>
        <w:t>Переяславської міської ради</w:t>
      </w:r>
    </w:p>
    <w:p w:rsidR="0003256A" w:rsidRDefault="0003256A" w:rsidP="0003256A">
      <w:pPr>
        <w:spacing w:after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  </w:t>
      </w:r>
    </w:p>
    <w:p w:rsidR="0003256A" w:rsidRDefault="0003256A" w:rsidP="0003256A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7"/>
          <w:szCs w:val="27"/>
        </w:rPr>
        <w:t xml:space="preserve">  </w:t>
      </w:r>
      <w:r>
        <w:rPr>
          <w:rFonts w:ascii="Times New Roman" w:hAnsi="Times New Roman"/>
          <w:sz w:val="27"/>
          <w:szCs w:val="27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У зв’язку із завершенням будівництва </w:t>
      </w:r>
      <w:r w:rsidR="001777C7" w:rsidRPr="001777C7">
        <w:rPr>
          <w:rFonts w:ascii="Times New Roman" w:hAnsi="Times New Roman"/>
          <w:sz w:val="27"/>
          <w:szCs w:val="27"/>
        </w:rPr>
        <w:t xml:space="preserve">футбольного майданчика  зі штучним покриттям 62х42 для Переяславської ЗОШ І-ІІІ ступенів №4 по вул. </w:t>
      </w:r>
      <w:proofErr w:type="spellStart"/>
      <w:r w:rsidR="001777C7" w:rsidRPr="001777C7">
        <w:rPr>
          <w:rFonts w:ascii="Times New Roman" w:hAnsi="Times New Roman"/>
          <w:sz w:val="27"/>
          <w:szCs w:val="27"/>
        </w:rPr>
        <w:t>Новокиївське</w:t>
      </w:r>
      <w:proofErr w:type="spellEnd"/>
      <w:r w:rsidR="001777C7" w:rsidRPr="001777C7">
        <w:rPr>
          <w:rFonts w:ascii="Times New Roman" w:hAnsi="Times New Roman"/>
          <w:sz w:val="27"/>
          <w:szCs w:val="27"/>
        </w:rPr>
        <w:t xml:space="preserve"> шосе,2, м. Переяслав</w:t>
      </w:r>
      <w:r w:rsidRPr="001777C7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 замовником будівництва якого був виконавчий комітет Переяславської міської ради, з метою забезпечення його балансового обліку та належного утримання, відповідно до Порядку управління об’єктами комунальної власності територіальної громади міста Переяслава-Хмельницького, затвердженого рішенням міської ради від 29.08.2013 № 07-45-VІ,    керуючись пунктом 31 частини 1 статті 26,  статтею 60 Закону України «Про місцеве самоврядування в Україні» міська рада </w:t>
      </w:r>
    </w:p>
    <w:p w:rsidR="0003256A" w:rsidRDefault="0003256A" w:rsidP="0003256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 И Р І Ш И Л А:</w:t>
      </w:r>
    </w:p>
    <w:p w:rsidR="0003256A" w:rsidRDefault="0003256A" w:rsidP="0003256A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Передати з балансу виконавчого комітету Переяславської міської ради на баланс </w:t>
      </w:r>
      <w:r w:rsidR="001777C7">
        <w:rPr>
          <w:rFonts w:ascii="Times New Roman" w:hAnsi="Times New Roman"/>
          <w:sz w:val="26"/>
          <w:szCs w:val="26"/>
        </w:rPr>
        <w:t>відділу освіти</w:t>
      </w:r>
      <w:r>
        <w:rPr>
          <w:rFonts w:ascii="Times New Roman" w:hAnsi="Times New Roman"/>
          <w:sz w:val="26"/>
          <w:szCs w:val="26"/>
        </w:rPr>
        <w:t xml:space="preserve"> Переяславської міської ради  об’єкт завершеного будівництва – </w:t>
      </w:r>
      <w:r w:rsidR="001777C7" w:rsidRPr="001777C7">
        <w:rPr>
          <w:rFonts w:ascii="Times New Roman" w:hAnsi="Times New Roman"/>
          <w:sz w:val="27"/>
          <w:szCs w:val="27"/>
        </w:rPr>
        <w:t>футбольн</w:t>
      </w:r>
      <w:r w:rsidR="001777C7">
        <w:rPr>
          <w:rFonts w:ascii="Times New Roman" w:hAnsi="Times New Roman"/>
          <w:sz w:val="27"/>
          <w:szCs w:val="27"/>
        </w:rPr>
        <w:t>ий</w:t>
      </w:r>
      <w:r w:rsidR="001777C7" w:rsidRPr="001777C7">
        <w:rPr>
          <w:rFonts w:ascii="Times New Roman" w:hAnsi="Times New Roman"/>
          <w:sz w:val="27"/>
          <w:szCs w:val="27"/>
        </w:rPr>
        <w:t xml:space="preserve"> майданчик  зі штучним покриттям 62х42 для Переяславської ЗОШ І-ІІІ ступенів №4 по вул. </w:t>
      </w:r>
      <w:proofErr w:type="spellStart"/>
      <w:r w:rsidR="001777C7" w:rsidRPr="001777C7">
        <w:rPr>
          <w:rFonts w:ascii="Times New Roman" w:hAnsi="Times New Roman"/>
          <w:sz w:val="27"/>
          <w:szCs w:val="27"/>
        </w:rPr>
        <w:t>Новокиївське</w:t>
      </w:r>
      <w:proofErr w:type="spellEnd"/>
      <w:r w:rsidR="001777C7" w:rsidRPr="001777C7">
        <w:rPr>
          <w:rFonts w:ascii="Times New Roman" w:hAnsi="Times New Roman"/>
          <w:sz w:val="27"/>
          <w:szCs w:val="27"/>
        </w:rPr>
        <w:t xml:space="preserve"> шосе,2, м. Переяслав</w:t>
      </w:r>
      <w:r w:rsidR="00E0577B">
        <w:rPr>
          <w:rFonts w:ascii="Times New Roman" w:hAnsi="Times New Roman"/>
          <w:sz w:val="26"/>
          <w:szCs w:val="26"/>
        </w:rPr>
        <w:t xml:space="preserve">, балансова вартість об’єкта – </w:t>
      </w:r>
      <w:r w:rsidR="001777C7">
        <w:rPr>
          <w:rFonts w:ascii="Times New Roman" w:hAnsi="Times New Roman"/>
          <w:sz w:val="26"/>
          <w:szCs w:val="26"/>
        </w:rPr>
        <w:t>3109834,12</w:t>
      </w:r>
      <w:r w:rsidR="00E0577B">
        <w:rPr>
          <w:rFonts w:ascii="Times New Roman" w:hAnsi="Times New Roman"/>
          <w:sz w:val="26"/>
          <w:szCs w:val="26"/>
        </w:rPr>
        <w:t xml:space="preserve"> грн.</w:t>
      </w:r>
    </w:p>
    <w:p w:rsidR="0003256A" w:rsidRDefault="0003256A" w:rsidP="0003256A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Замовнику будівництва – виконавчому комітету Переяславської міської ради та </w:t>
      </w:r>
      <w:r w:rsidR="001777C7">
        <w:rPr>
          <w:rFonts w:ascii="Times New Roman" w:hAnsi="Times New Roman"/>
          <w:sz w:val="26"/>
          <w:szCs w:val="26"/>
        </w:rPr>
        <w:t>відділу освіти</w:t>
      </w:r>
      <w:r>
        <w:rPr>
          <w:rFonts w:ascii="Times New Roman" w:hAnsi="Times New Roman"/>
          <w:sz w:val="26"/>
          <w:szCs w:val="26"/>
        </w:rPr>
        <w:t xml:space="preserve"> Переяславської міської ради  оформити акт приймання-передачі майна,  вказаного в  п. 1 цього рішення.</w:t>
      </w:r>
    </w:p>
    <w:p w:rsidR="0003256A" w:rsidRDefault="0003256A" w:rsidP="0003256A">
      <w:pPr>
        <w:spacing w:after="0"/>
        <w:jc w:val="both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="001777C7">
        <w:rPr>
          <w:rFonts w:ascii="Times New Roman" w:hAnsi="Times New Roman"/>
          <w:sz w:val="26"/>
          <w:szCs w:val="26"/>
        </w:rPr>
        <w:t>Відділу освіти</w:t>
      </w:r>
      <w:r>
        <w:rPr>
          <w:rFonts w:ascii="Times New Roman" w:hAnsi="Times New Roman"/>
          <w:sz w:val="26"/>
          <w:szCs w:val="26"/>
        </w:rPr>
        <w:t xml:space="preserve"> Переяславської міської ради  забезпечити балансовий облік майна, вказаного в п. 1 цього рішення.</w:t>
      </w:r>
    </w:p>
    <w:p w:rsidR="0003256A" w:rsidRDefault="0003256A" w:rsidP="0003256A">
      <w:pPr>
        <w:tabs>
          <w:tab w:val="left" w:pos="360"/>
        </w:tabs>
        <w:spacing w:after="0"/>
        <w:jc w:val="both"/>
        <w:rPr>
          <w:rFonts w:ascii="Times New Roman" w:hAnsi="Times New Roman" w:cstheme="minorBidi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</w:t>
      </w:r>
      <w:r>
        <w:rPr>
          <w:rFonts w:ascii="Times New Roman" w:hAnsi="Times New Roman"/>
          <w:color w:val="000000"/>
          <w:sz w:val="26"/>
          <w:szCs w:val="26"/>
        </w:rPr>
        <w:t>Контроль за виконанням</w:t>
      </w:r>
      <w:r>
        <w:rPr>
          <w:rFonts w:ascii="Times New Roman" w:hAnsi="Times New Roman"/>
          <w:sz w:val="26"/>
          <w:szCs w:val="26"/>
        </w:rPr>
        <w:t xml:space="preserve"> цього рішення покласти на постійну комісію Переяславської міської ради з питань земельних відносин, комунальної власності, будівництва та архітектури.</w:t>
      </w:r>
    </w:p>
    <w:p w:rsidR="0003256A" w:rsidRDefault="0003256A" w:rsidP="0003256A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Відповідальність за виконання рішення покладається на заступника міського голови з питань діяльності виконавчих органів ради </w:t>
      </w:r>
      <w:proofErr w:type="spellStart"/>
      <w:r>
        <w:rPr>
          <w:rFonts w:ascii="Times New Roman" w:hAnsi="Times New Roman"/>
          <w:sz w:val="26"/>
          <w:szCs w:val="26"/>
        </w:rPr>
        <w:t>Устич</w:t>
      </w:r>
      <w:proofErr w:type="spellEnd"/>
      <w:r>
        <w:rPr>
          <w:rFonts w:ascii="Times New Roman" w:hAnsi="Times New Roman"/>
          <w:sz w:val="26"/>
          <w:szCs w:val="26"/>
        </w:rPr>
        <w:t xml:space="preserve"> Н.М.</w:t>
      </w:r>
    </w:p>
    <w:p w:rsidR="0003256A" w:rsidRDefault="0003256A" w:rsidP="0003256A">
      <w:pPr>
        <w:spacing w:after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Міський голова</w:t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</w:r>
      <w:r>
        <w:rPr>
          <w:rFonts w:ascii="Times New Roman" w:hAnsi="Times New Roman"/>
          <w:b/>
          <w:sz w:val="27"/>
          <w:szCs w:val="27"/>
        </w:rPr>
        <w:tab/>
        <w:t>Т.КОСТІН</w:t>
      </w:r>
    </w:p>
    <w:p w:rsidR="001777C7" w:rsidRPr="00EB5F5F" w:rsidRDefault="001777C7" w:rsidP="0003256A">
      <w:pPr>
        <w:spacing w:after="0"/>
        <w:rPr>
          <w:rFonts w:ascii="Times New Roman" w:hAnsi="Times New Roman"/>
          <w:color w:val="FFFFFF" w:themeColor="background1"/>
          <w:sz w:val="20"/>
          <w:szCs w:val="20"/>
        </w:rPr>
      </w:pPr>
    </w:p>
    <w:p w:rsidR="0003256A" w:rsidRPr="00EB5F5F" w:rsidRDefault="0003256A" w:rsidP="0003256A">
      <w:pPr>
        <w:spacing w:after="0"/>
        <w:rPr>
          <w:rFonts w:ascii="Times New Roman" w:hAnsi="Times New Roman"/>
          <w:color w:val="FFFFFF" w:themeColor="background1"/>
          <w:sz w:val="20"/>
          <w:szCs w:val="20"/>
        </w:rPr>
      </w:pPr>
      <w:r w:rsidRPr="00EB5F5F">
        <w:rPr>
          <w:rFonts w:ascii="Times New Roman" w:hAnsi="Times New Roman"/>
          <w:color w:val="FFFFFF" w:themeColor="background1"/>
          <w:sz w:val="20"/>
          <w:szCs w:val="20"/>
        </w:rPr>
        <w:t>Н.</w:t>
      </w:r>
      <w:proofErr w:type="spellStart"/>
      <w:r w:rsidRPr="00EB5F5F">
        <w:rPr>
          <w:rFonts w:ascii="Times New Roman" w:hAnsi="Times New Roman"/>
          <w:color w:val="FFFFFF" w:themeColor="background1"/>
          <w:sz w:val="20"/>
          <w:szCs w:val="20"/>
        </w:rPr>
        <w:t>УСТИЧ</w:t>
      </w:r>
      <w:proofErr w:type="spellEnd"/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  <w:t>П.БОЧАРІН</w:t>
      </w:r>
    </w:p>
    <w:p w:rsidR="0003256A" w:rsidRPr="00EB5F5F" w:rsidRDefault="0003256A" w:rsidP="0003256A">
      <w:pPr>
        <w:spacing w:after="0"/>
        <w:rPr>
          <w:rFonts w:asciiTheme="minorHAnsi" w:hAnsiTheme="minorHAnsi"/>
          <w:color w:val="FFFFFF" w:themeColor="background1"/>
          <w:sz w:val="27"/>
          <w:szCs w:val="27"/>
        </w:rPr>
      </w:pPr>
      <w:r w:rsidRPr="00EB5F5F">
        <w:rPr>
          <w:rFonts w:ascii="Times New Roman" w:hAnsi="Times New Roman"/>
          <w:color w:val="FFFFFF" w:themeColor="background1"/>
          <w:sz w:val="20"/>
          <w:szCs w:val="20"/>
        </w:rPr>
        <w:t>І. БІЛЯЙ</w:t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</w:r>
      <w:r w:rsidRPr="00EB5F5F">
        <w:rPr>
          <w:rFonts w:ascii="Times New Roman" w:hAnsi="Times New Roman"/>
          <w:color w:val="FFFFFF" w:themeColor="background1"/>
          <w:sz w:val="20"/>
          <w:szCs w:val="20"/>
        </w:rPr>
        <w:tab/>
        <w:t xml:space="preserve"> Н.МЕДВЕДЕНКО     </w:t>
      </w:r>
    </w:p>
    <w:p w:rsidR="00122408" w:rsidRPr="00EB5F5F" w:rsidRDefault="0003256A" w:rsidP="0003256A">
      <w:pPr>
        <w:spacing w:after="0"/>
        <w:jc w:val="both"/>
        <w:rPr>
          <w:color w:val="FFFFFF" w:themeColor="background1"/>
        </w:rPr>
      </w:pPr>
      <w:r w:rsidRPr="00EB5F5F">
        <w:rPr>
          <w:color w:val="FFFFFF" w:themeColor="background1"/>
        </w:rPr>
        <w:t>Л.ГНІДА</w:t>
      </w:r>
    </w:p>
    <w:sectPr w:rsidR="00122408" w:rsidRPr="00EB5F5F" w:rsidSect="008070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1D9" w:rsidRDefault="003C51D9" w:rsidP="00D4749F">
      <w:pPr>
        <w:spacing w:after="0" w:line="240" w:lineRule="auto"/>
      </w:pPr>
      <w:r>
        <w:separator/>
      </w:r>
    </w:p>
  </w:endnote>
  <w:endnote w:type="continuationSeparator" w:id="0">
    <w:p w:rsidR="003C51D9" w:rsidRDefault="003C51D9" w:rsidP="00D4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1D9" w:rsidRDefault="003C51D9" w:rsidP="00D4749F">
      <w:pPr>
        <w:spacing w:after="0" w:line="240" w:lineRule="auto"/>
      </w:pPr>
      <w:r>
        <w:separator/>
      </w:r>
    </w:p>
  </w:footnote>
  <w:footnote w:type="continuationSeparator" w:id="0">
    <w:p w:rsidR="003C51D9" w:rsidRDefault="003C51D9" w:rsidP="00D474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docVars>
    <w:docVar w:name="HWND" w:val="524878"/>
    <w:docVar w:name="ID" w:val="32547"/>
    <w:docVar w:name="ParamArray" w:val="Код ISO#Номер проекту документа#Дата реєстрації проекту#Номер версії проекту#Номер (до документа)#Дата (до документа)#Хто підготував#Короткий зміст#Хто підписав (Посада)#Хто підписав (Прізвище)#Вих. номер (до документа)#Вих. дата (до документа)#"/>
    <w:docVar w:name="PRINTPOS" w:val="3"/>
    <w:docVar w:name="PTYPE" w:val="1"/>
    <w:docVar w:name="TYPE" w:val="DOCUMENT"/>
    <w:docVar w:name="Дата реєстрації проекту" w:val="02.12.2019"/>
    <w:docVar w:name="Код ISO" w:val="13138/0/02.12.2019/В/"/>
    <w:docVar w:name="Короткий зміст" w:val="врпви"/>
    <w:docVar w:name="Номер версії проекту" w:val="0"/>
    <w:docVar w:name="Номер проекту документа" w:val="13138"/>
    <w:docVar w:name="Хто підготував" w:val="Біляй Інна Анатоліївна"/>
  </w:docVars>
  <w:rsids>
    <w:rsidRoot w:val="00122408"/>
    <w:rsid w:val="00026B31"/>
    <w:rsid w:val="0003256A"/>
    <w:rsid w:val="00041398"/>
    <w:rsid w:val="00066752"/>
    <w:rsid w:val="000A376F"/>
    <w:rsid w:val="00122408"/>
    <w:rsid w:val="001352D6"/>
    <w:rsid w:val="001777C7"/>
    <w:rsid w:val="001E2A23"/>
    <w:rsid w:val="00244B05"/>
    <w:rsid w:val="002658AA"/>
    <w:rsid w:val="002D1E9E"/>
    <w:rsid w:val="002D3459"/>
    <w:rsid w:val="002E29AF"/>
    <w:rsid w:val="002E7147"/>
    <w:rsid w:val="002F5D52"/>
    <w:rsid w:val="00304F96"/>
    <w:rsid w:val="00327D15"/>
    <w:rsid w:val="003573CF"/>
    <w:rsid w:val="00366C33"/>
    <w:rsid w:val="00372ED7"/>
    <w:rsid w:val="003A76A6"/>
    <w:rsid w:val="003C51D9"/>
    <w:rsid w:val="003C667E"/>
    <w:rsid w:val="00423343"/>
    <w:rsid w:val="00427183"/>
    <w:rsid w:val="004621CE"/>
    <w:rsid w:val="00556BB3"/>
    <w:rsid w:val="00566686"/>
    <w:rsid w:val="0057028E"/>
    <w:rsid w:val="00585B38"/>
    <w:rsid w:val="005D7B4E"/>
    <w:rsid w:val="005E0F62"/>
    <w:rsid w:val="0060434E"/>
    <w:rsid w:val="0066588A"/>
    <w:rsid w:val="00706300"/>
    <w:rsid w:val="00707783"/>
    <w:rsid w:val="0077763D"/>
    <w:rsid w:val="007C73DE"/>
    <w:rsid w:val="007E5215"/>
    <w:rsid w:val="007F36C8"/>
    <w:rsid w:val="008070BA"/>
    <w:rsid w:val="00812655"/>
    <w:rsid w:val="00821900"/>
    <w:rsid w:val="008409AB"/>
    <w:rsid w:val="0088737D"/>
    <w:rsid w:val="00904AAA"/>
    <w:rsid w:val="00911C70"/>
    <w:rsid w:val="00965CB6"/>
    <w:rsid w:val="009663B9"/>
    <w:rsid w:val="009C77DC"/>
    <w:rsid w:val="00A12B8F"/>
    <w:rsid w:val="00A810E8"/>
    <w:rsid w:val="00AA4BC4"/>
    <w:rsid w:val="00AC1787"/>
    <w:rsid w:val="00AD07E0"/>
    <w:rsid w:val="00AD395D"/>
    <w:rsid w:val="00B1341C"/>
    <w:rsid w:val="00B530CA"/>
    <w:rsid w:val="00B72F1C"/>
    <w:rsid w:val="00B7393F"/>
    <w:rsid w:val="00B864A0"/>
    <w:rsid w:val="00BA0030"/>
    <w:rsid w:val="00BC108D"/>
    <w:rsid w:val="00BE01AD"/>
    <w:rsid w:val="00BF1E60"/>
    <w:rsid w:val="00C549D1"/>
    <w:rsid w:val="00D4749F"/>
    <w:rsid w:val="00DA530F"/>
    <w:rsid w:val="00DE26BD"/>
    <w:rsid w:val="00DF62A5"/>
    <w:rsid w:val="00E0577B"/>
    <w:rsid w:val="00E72F09"/>
    <w:rsid w:val="00E86914"/>
    <w:rsid w:val="00E96E93"/>
    <w:rsid w:val="00EB5F5F"/>
    <w:rsid w:val="00F16135"/>
    <w:rsid w:val="00F50193"/>
    <w:rsid w:val="00F57EEA"/>
    <w:rsid w:val="00F77662"/>
    <w:rsid w:val="00FB1F16"/>
    <w:rsid w:val="00FD542B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749F"/>
    <w:rPr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49F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TransLink%20Consulting\DocProf\DRU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C48EF-36BE-4427-B55C-F866442A7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</Template>
  <TotalTime>75</TotalTime>
  <Pages>1</Pages>
  <Words>1371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14</cp:revision>
  <cp:lastPrinted>2020-02-17T11:05:00Z</cp:lastPrinted>
  <dcterms:created xsi:type="dcterms:W3CDTF">2019-12-26T12:19:00Z</dcterms:created>
  <dcterms:modified xsi:type="dcterms:W3CDTF">2020-03-04T12:44:00Z</dcterms:modified>
</cp:coreProperties>
</file>